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0A4F03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260A4F06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0A4F04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0A4F05" w14:textId="77777777" w:rsidR="00C44B8B" w:rsidRPr="0052681C" w:rsidRDefault="00DC6851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C6851">
              <w:rPr>
                <w:b/>
                <w:sz w:val="26"/>
                <w:szCs w:val="26"/>
              </w:rPr>
              <w:t>202A_102</w:t>
            </w:r>
          </w:p>
        </w:tc>
      </w:tr>
      <w:tr w:rsidR="00C44B8B" w:rsidRPr="0052681C" w14:paraId="260A4F09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0A4F07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0A4F08" w14:textId="77777777" w:rsidR="00C44B8B" w:rsidRPr="0052681C" w:rsidRDefault="002D6168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2040675</w:t>
            </w:r>
          </w:p>
        </w:tc>
      </w:tr>
    </w:tbl>
    <w:p w14:paraId="260A4F0A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260A4F0B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260A4F0C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260A4F0D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260A4F0E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260A4F0F" w14:textId="77777777" w:rsidR="00C44B8B" w:rsidRPr="0052681C" w:rsidRDefault="00C44B8B" w:rsidP="00C44B8B"/>
    <w:p w14:paraId="260A4F10" w14:textId="77777777" w:rsidR="00C44B8B" w:rsidRPr="0052681C" w:rsidRDefault="00C44B8B" w:rsidP="00C44B8B"/>
    <w:p w14:paraId="260A4F11" w14:textId="77777777" w:rsidR="00C44B8B" w:rsidRPr="0052681C" w:rsidRDefault="00C44B8B" w:rsidP="00C44B8B"/>
    <w:p w14:paraId="260A4F12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260A4F13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260A4F14" w14:textId="77777777" w:rsidR="00612811" w:rsidRPr="00DC6851" w:rsidRDefault="006F6AD0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2D6168" w:rsidRPr="009F1A9D">
        <w:rPr>
          <w:b/>
          <w:sz w:val="26"/>
          <w:szCs w:val="26"/>
        </w:rPr>
        <w:t>Зажим ремонтный РАС-95-4А</w:t>
      </w:r>
      <w:r>
        <w:rPr>
          <w:b/>
          <w:sz w:val="26"/>
          <w:szCs w:val="26"/>
        </w:rPr>
        <w:t>)</w:t>
      </w:r>
      <w:r w:rsidR="009C0389" w:rsidRPr="009F1A9D">
        <w:rPr>
          <w:b/>
          <w:sz w:val="26"/>
          <w:szCs w:val="26"/>
        </w:rPr>
        <w:t>.</w:t>
      </w:r>
      <w:r w:rsidR="00232E4A" w:rsidRPr="0052681C">
        <w:rPr>
          <w:b/>
          <w:sz w:val="26"/>
          <w:szCs w:val="26"/>
        </w:rPr>
        <w:t xml:space="preserve"> </w:t>
      </w:r>
      <w:r w:rsidR="009C0389" w:rsidRPr="0052681C">
        <w:rPr>
          <w:b/>
          <w:sz w:val="26"/>
          <w:szCs w:val="26"/>
        </w:rPr>
        <w:t>Лот №</w:t>
      </w:r>
      <w:r w:rsidR="00AA670B" w:rsidRPr="00DC6851">
        <w:rPr>
          <w:b/>
          <w:sz w:val="26"/>
          <w:szCs w:val="26"/>
        </w:rPr>
        <w:t xml:space="preserve"> </w:t>
      </w:r>
      <w:r w:rsidR="00AA670B" w:rsidRPr="00DF19AA">
        <w:rPr>
          <w:b/>
          <w:sz w:val="26"/>
          <w:szCs w:val="26"/>
          <w:u w:val="single"/>
        </w:rPr>
        <w:t>202</w:t>
      </w:r>
      <w:r w:rsidR="00AA670B" w:rsidRPr="00DF19AA">
        <w:rPr>
          <w:b/>
          <w:sz w:val="26"/>
          <w:szCs w:val="26"/>
          <w:u w:val="single"/>
          <w:lang w:val="en-US"/>
        </w:rPr>
        <w:t>A</w:t>
      </w:r>
    </w:p>
    <w:p w14:paraId="260A4F15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260A4F16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260A4F17" w14:textId="77777777" w:rsidR="004F4E9E" w:rsidRPr="009F1A9D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9F1A9D">
        <w:rPr>
          <w:sz w:val="24"/>
          <w:szCs w:val="24"/>
        </w:rPr>
        <w:t xml:space="preserve">Технические требования, характеристики </w:t>
      </w:r>
      <w:r w:rsidR="00770408" w:rsidRPr="009F1A9D">
        <w:rPr>
          <w:sz w:val="24"/>
          <w:szCs w:val="24"/>
        </w:rPr>
        <w:t>линейной арматуры и гасителей вибрации</w:t>
      </w:r>
      <w:r w:rsidR="004F4E9E" w:rsidRPr="009F1A9D">
        <w:rPr>
          <w:sz w:val="24"/>
          <w:szCs w:val="24"/>
        </w:rPr>
        <w:t xml:space="preserve"> должны соответствовать параметрам </w:t>
      </w:r>
      <w:r w:rsidR="009D46E3" w:rsidRPr="009F1A9D">
        <w:rPr>
          <w:sz w:val="24"/>
          <w:szCs w:val="24"/>
        </w:rPr>
        <w:t>ТУ 34 27-10676</w:t>
      </w:r>
      <w:r w:rsidR="002D6168" w:rsidRPr="009F1A9D">
        <w:rPr>
          <w:sz w:val="24"/>
          <w:szCs w:val="24"/>
        </w:rPr>
        <w:t>-84</w:t>
      </w:r>
      <w:r w:rsidR="00BF44C1" w:rsidRPr="009F1A9D">
        <w:rPr>
          <w:sz w:val="24"/>
          <w:szCs w:val="24"/>
        </w:rPr>
        <w:t xml:space="preserve"> </w:t>
      </w:r>
      <w:r w:rsidR="009F1A9D" w:rsidRPr="009F1A9D">
        <w:rPr>
          <w:sz w:val="24"/>
          <w:szCs w:val="24"/>
        </w:rPr>
        <w:t>«</w:t>
      </w:r>
      <w:r w:rsidR="00BF44C1" w:rsidRPr="009F1A9D">
        <w:rPr>
          <w:sz w:val="24"/>
          <w:szCs w:val="24"/>
        </w:rPr>
        <w:t>Зажимы ремонтные типа РАС</w:t>
      </w:r>
      <w:r w:rsidR="009F1A9D" w:rsidRPr="009F1A9D">
        <w:rPr>
          <w:sz w:val="24"/>
          <w:szCs w:val="24"/>
        </w:rPr>
        <w:t>»</w:t>
      </w:r>
      <w:r w:rsidR="00BF44C1" w:rsidRPr="009F1A9D">
        <w:rPr>
          <w:sz w:val="24"/>
          <w:szCs w:val="24"/>
        </w:rPr>
        <w:t>.</w:t>
      </w:r>
    </w:p>
    <w:p w14:paraId="260A4F18" w14:textId="77777777" w:rsidR="00A305DC" w:rsidRDefault="008C295A" w:rsidP="008C295A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260A4F4B" wp14:editId="260A4F4C">
            <wp:extent cx="5600700" cy="19526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60A4F19" w14:textId="77777777" w:rsidR="008C295A" w:rsidRPr="0052681C" w:rsidRDefault="008C295A" w:rsidP="008C295A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260A4F4D" wp14:editId="260A4F4E">
            <wp:extent cx="6115050" cy="12192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60A4F1A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260A4F1B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260A4F1C" w14:textId="77777777" w:rsidR="001274F0" w:rsidRPr="0052681C" w:rsidRDefault="001274F0" w:rsidP="001274F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260A4F1D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60A4F1E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60A4F1F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260A4F20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60A4F21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260A4F22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260A4F23" w14:textId="2C8A335B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BD419C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260A4F24" w14:textId="50F9189C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317789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260A4F25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52681C">
        <w:rPr>
          <w:sz w:val="24"/>
          <w:szCs w:val="24"/>
        </w:rPr>
        <w:t xml:space="preserve"> </w:t>
      </w:r>
    </w:p>
    <w:p w14:paraId="260A4F26" w14:textId="77777777" w:rsidR="00DE0C6D" w:rsidRPr="0052681C" w:rsidRDefault="00843900" w:rsidP="00052F92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260A4F27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260A4F28" w14:textId="77777777" w:rsidR="0052681C" w:rsidRDefault="009D46E3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ТУ 34 27-10676</w:t>
      </w:r>
      <w:r w:rsidR="00BF44C1" w:rsidRPr="00BF44C1">
        <w:rPr>
          <w:sz w:val="24"/>
          <w:szCs w:val="24"/>
        </w:rPr>
        <w:t xml:space="preserve">-84 </w:t>
      </w:r>
      <w:r w:rsidR="009F1A9D">
        <w:rPr>
          <w:sz w:val="24"/>
          <w:szCs w:val="24"/>
        </w:rPr>
        <w:t>«</w:t>
      </w:r>
      <w:r w:rsidR="00BF44C1" w:rsidRPr="00BF44C1">
        <w:rPr>
          <w:sz w:val="24"/>
          <w:szCs w:val="24"/>
        </w:rPr>
        <w:t>Зажимы ремонтные типа РАС</w:t>
      </w:r>
      <w:r w:rsidR="009F1A9D">
        <w:rPr>
          <w:sz w:val="24"/>
          <w:szCs w:val="24"/>
        </w:rPr>
        <w:t>»</w:t>
      </w:r>
      <w:r w:rsidR="0052681C">
        <w:rPr>
          <w:sz w:val="24"/>
          <w:szCs w:val="24"/>
        </w:rPr>
        <w:t>;</w:t>
      </w:r>
    </w:p>
    <w:p w14:paraId="260A4F29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260A4F2A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260A4F2B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60A4F2C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260A4F2D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260A4F2E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260A4F2F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260A4F30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260A4F31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2B3C44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260A4F32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60A4F33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260A4F34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0C331F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60A4F35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60A4F36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260A4F37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260A4F38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60A4F39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260A4F3A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260A4F3B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260A4F3C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60A4F3D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260A4F3E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260A4F3F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260A4F40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260A4F41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</w:t>
      </w:r>
      <w:r w:rsidR="000C331F">
        <w:rPr>
          <w:sz w:val="24"/>
          <w:szCs w:val="24"/>
        </w:rPr>
        <w:t xml:space="preserve">технической и эксплуатационной </w:t>
      </w:r>
      <w:r w:rsidRPr="0052681C">
        <w:rPr>
          <w:sz w:val="24"/>
          <w:szCs w:val="24"/>
        </w:rPr>
        <w:t>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260A4F42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260A4F43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260A4F44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260A4F45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260A4F46" w14:textId="77777777" w:rsidR="001D6900" w:rsidRPr="0052681C" w:rsidRDefault="001D6900" w:rsidP="00451C4D">
      <w:pPr>
        <w:rPr>
          <w:sz w:val="26"/>
          <w:szCs w:val="26"/>
        </w:rPr>
      </w:pPr>
    </w:p>
    <w:p w14:paraId="260A4F47" w14:textId="77777777" w:rsidR="004A2665" w:rsidRPr="0052681C" w:rsidRDefault="004A2665" w:rsidP="00451C4D">
      <w:pPr>
        <w:rPr>
          <w:sz w:val="26"/>
          <w:szCs w:val="26"/>
        </w:rPr>
      </w:pPr>
    </w:p>
    <w:p w14:paraId="260A4F48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260A4F49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260A4F4A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0A4F51" w14:textId="77777777" w:rsidR="0053011A" w:rsidRDefault="0053011A">
      <w:r>
        <w:separator/>
      </w:r>
    </w:p>
  </w:endnote>
  <w:endnote w:type="continuationSeparator" w:id="0">
    <w:p w14:paraId="260A4F52" w14:textId="77777777" w:rsidR="0053011A" w:rsidRDefault="00530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0A4F4F" w14:textId="77777777" w:rsidR="0053011A" w:rsidRDefault="0053011A">
      <w:r>
        <w:separator/>
      </w:r>
    </w:p>
  </w:footnote>
  <w:footnote w:type="continuationSeparator" w:id="0">
    <w:p w14:paraId="260A4F50" w14:textId="77777777" w:rsidR="0053011A" w:rsidRDefault="005301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0A4F53" w14:textId="77777777" w:rsidR="00AD7048" w:rsidRDefault="007623A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260A4F54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6168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F92"/>
    <w:rsid w:val="000544E5"/>
    <w:rsid w:val="00054D3E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331F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4F0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3C44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D616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789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11A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085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AD0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3A8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295A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9FB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1FCD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46E3"/>
    <w:rsid w:val="009D50D5"/>
    <w:rsid w:val="009D5301"/>
    <w:rsid w:val="009D5B2B"/>
    <w:rsid w:val="009D7A8D"/>
    <w:rsid w:val="009E2943"/>
    <w:rsid w:val="009E474B"/>
    <w:rsid w:val="009E70BD"/>
    <w:rsid w:val="009E7970"/>
    <w:rsid w:val="009F1A9D"/>
    <w:rsid w:val="009F1E96"/>
    <w:rsid w:val="009F233B"/>
    <w:rsid w:val="009F3FFE"/>
    <w:rsid w:val="009F4485"/>
    <w:rsid w:val="009F46FA"/>
    <w:rsid w:val="009F481D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06D7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419C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4C1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28F3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851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19AA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0A4F03"/>
  <w15:docId w15:val="{9A427B43-4CA3-499D-A793-4833A0A17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45DDCC-8438-492F-86EE-8D97A03DDFD8}">
  <ds:schemaRefs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purl.org/dc/terms/"/>
    <ds:schemaRef ds:uri="aeb3e8e0-784a-4348-b8a9-74d788c4fa59"/>
    <ds:schemaRef ds:uri="http://purl.org/dc/elements/1.1/"/>
    <ds:schemaRef ds:uri="http://schemas.microsoft.com/office/infopath/2007/PartnerControls"/>
    <ds:schemaRef ds:uri="http://schemas.microsoft.com/sharepoint/v3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050A554-76AB-453D-A8E5-9B45F1D406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4615D87-DEB7-4FAC-B9DC-F64471EFAB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C0096E-ACBF-4F3F-94FC-1289DF23F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34</TotalTime>
  <Pages>4</Pages>
  <Words>1172</Words>
  <Characters>6685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18</cp:revision>
  <cp:lastPrinted>2010-09-30T13:29:00Z</cp:lastPrinted>
  <dcterms:created xsi:type="dcterms:W3CDTF">2015-04-14T06:07:00Z</dcterms:created>
  <dcterms:modified xsi:type="dcterms:W3CDTF">2015-09-02T11:52:00Z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